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0FE049D0" w:rsidR="008D712F" w:rsidRPr="008D712F" w:rsidRDefault="00DF0712" w:rsidP="008D712F">
      <w:pPr>
        <w:pStyle w:val="Titel"/>
        <w:rPr>
          <w:sz w:val="36"/>
          <w:szCs w:val="28"/>
        </w:rPr>
      </w:pPr>
      <w:r w:rsidRPr="00DF0712">
        <w:rPr>
          <w:sz w:val="36"/>
          <w:szCs w:val="28"/>
        </w:rPr>
        <w:t>Projektauftrag</w:t>
      </w:r>
    </w:p>
    <w:tbl>
      <w:tblPr>
        <w:tblStyle w:val="Tabellenraster"/>
        <w:tblW w:w="1027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ook w:val="01E0" w:firstRow="1" w:lastRow="1" w:firstColumn="1" w:lastColumn="1" w:noHBand="0" w:noVBand="0"/>
      </w:tblPr>
      <w:tblGrid>
        <w:gridCol w:w="2154"/>
        <w:gridCol w:w="2639"/>
        <w:gridCol w:w="264"/>
        <w:gridCol w:w="1890"/>
        <w:gridCol w:w="3326"/>
      </w:tblGrid>
      <w:tr w:rsidR="00DF0712" w:rsidRPr="00073C48" w14:paraId="7F729A3B" w14:textId="77777777" w:rsidTr="00DF0712">
        <w:trPr>
          <w:cantSplit/>
          <w:tblHeader/>
        </w:trPr>
        <w:tc>
          <w:tcPr>
            <w:tcW w:w="2154" w:type="dxa"/>
            <w:shd w:val="clear" w:color="auto" w:fill="707173"/>
          </w:tcPr>
          <w:p w14:paraId="0887C8DF" w14:textId="77777777" w:rsidR="00DF0712" w:rsidRPr="00073C48" w:rsidRDefault="00DF0712" w:rsidP="003541D2">
            <w:pPr>
              <w:pStyle w:val="Tabelle-berschriftW"/>
            </w:pPr>
            <w:r w:rsidRPr="00073C48">
              <w:t>Projekt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5C31D985" w14:textId="77777777" w:rsidR="00DF0712" w:rsidRPr="00073C48" w:rsidRDefault="00DF0712" w:rsidP="003541D2">
            <w:pPr>
              <w:pStyle w:val="Tabelle-berschriftS"/>
            </w:pPr>
          </w:p>
        </w:tc>
      </w:tr>
      <w:tr w:rsidR="00DF0712" w:rsidRPr="00073C48" w14:paraId="7AC8F1E2" w14:textId="77777777" w:rsidTr="00DF0712">
        <w:trPr>
          <w:cantSplit/>
        </w:trPr>
        <w:tc>
          <w:tcPr>
            <w:tcW w:w="2154" w:type="dxa"/>
            <w:shd w:val="clear" w:color="auto" w:fill="707173"/>
          </w:tcPr>
          <w:p w14:paraId="6A93BE3F" w14:textId="77777777" w:rsidR="00DF0712" w:rsidRPr="00073C48" w:rsidRDefault="00DF0712" w:rsidP="003541D2">
            <w:pPr>
              <w:pStyle w:val="Tabelle-berschriftW"/>
            </w:pPr>
            <w:r w:rsidRPr="00073C48">
              <w:t>Projektnummer</w:t>
            </w:r>
          </w:p>
        </w:tc>
        <w:tc>
          <w:tcPr>
            <w:tcW w:w="2639" w:type="dxa"/>
            <w:shd w:val="clear" w:color="auto" w:fill="auto"/>
          </w:tcPr>
          <w:p w14:paraId="40F6579F" w14:textId="77777777" w:rsidR="00DF0712" w:rsidRPr="00073C48" w:rsidRDefault="00DF0712" w:rsidP="003541D2">
            <w:pPr>
              <w:pStyle w:val="Tabelle-zentriert"/>
            </w:pPr>
          </w:p>
        </w:tc>
        <w:tc>
          <w:tcPr>
            <w:tcW w:w="2154" w:type="dxa"/>
            <w:gridSpan w:val="2"/>
            <w:shd w:val="clear" w:color="auto" w:fill="707173"/>
          </w:tcPr>
          <w:p w14:paraId="458C3558" w14:textId="77777777" w:rsidR="00DF0712" w:rsidRPr="00073C48" w:rsidRDefault="00DF0712" w:rsidP="003541D2">
            <w:pPr>
              <w:pStyle w:val="Tabelle-berschriftW"/>
            </w:pPr>
            <w:r w:rsidRPr="00073C48">
              <w:t>Auftraggeber/-in</w:t>
            </w:r>
          </w:p>
        </w:tc>
        <w:tc>
          <w:tcPr>
            <w:tcW w:w="3323" w:type="dxa"/>
            <w:shd w:val="clear" w:color="auto" w:fill="auto"/>
          </w:tcPr>
          <w:p w14:paraId="2EE74EDB" w14:textId="77777777" w:rsidR="00DF0712" w:rsidRPr="00073C48" w:rsidRDefault="00DF0712" w:rsidP="003541D2">
            <w:pPr>
              <w:pStyle w:val="Tabelle-zentriert"/>
            </w:pPr>
          </w:p>
        </w:tc>
      </w:tr>
      <w:tr w:rsidR="00DF0712" w:rsidRPr="00073C48" w14:paraId="0991F87E" w14:textId="77777777" w:rsidTr="00DF0712">
        <w:trPr>
          <w:cantSplit/>
          <w:trHeight w:val="1134"/>
        </w:trPr>
        <w:tc>
          <w:tcPr>
            <w:tcW w:w="2154" w:type="dxa"/>
            <w:shd w:val="clear" w:color="auto" w:fill="707173"/>
          </w:tcPr>
          <w:p w14:paraId="09F47280" w14:textId="77777777" w:rsidR="00DF0712" w:rsidRPr="00073C48" w:rsidRDefault="00DF0712" w:rsidP="003541D2">
            <w:pPr>
              <w:pStyle w:val="Tabelle-berschriftW"/>
            </w:pPr>
            <w:r w:rsidRPr="00073C48">
              <w:t>Beschreibung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01D954AC" w14:textId="77777777" w:rsidR="00DF0712" w:rsidRPr="00073C48" w:rsidRDefault="00DF0712" w:rsidP="003541D2">
            <w:pPr>
              <w:pStyle w:val="Tabelle-Standard"/>
            </w:pPr>
          </w:p>
        </w:tc>
      </w:tr>
      <w:tr w:rsidR="00DF0712" w:rsidRPr="00073C48" w14:paraId="00E09EE4" w14:textId="77777777" w:rsidTr="00DF0712">
        <w:trPr>
          <w:cantSplit/>
          <w:trHeight w:val="1134"/>
        </w:trPr>
        <w:tc>
          <w:tcPr>
            <w:tcW w:w="2154" w:type="dxa"/>
            <w:shd w:val="clear" w:color="auto" w:fill="707173"/>
          </w:tcPr>
          <w:p w14:paraId="3FF6C17C" w14:textId="77777777" w:rsidR="00DF0712" w:rsidRPr="00073C48" w:rsidRDefault="00DF0712" w:rsidP="003541D2">
            <w:pPr>
              <w:pStyle w:val="Tabelle-berschriftW"/>
            </w:pPr>
            <w:r w:rsidRPr="00073C48">
              <w:t>Motivation / erwarteter Nutzen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786975FF" w14:textId="77777777" w:rsidR="00DF0712" w:rsidRPr="00073C48" w:rsidRDefault="00DF0712" w:rsidP="003541D2">
            <w:pPr>
              <w:pStyle w:val="Tabelle-Standard"/>
            </w:pPr>
          </w:p>
        </w:tc>
      </w:tr>
      <w:tr w:rsidR="00DF0712" w:rsidRPr="00073C48" w14:paraId="16AE5687" w14:textId="77777777" w:rsidTr="00DF0712">
        <w:trPr>
          <w:cantSplit/>
          <w:trHeight w:val="1134"/>
        </w:trPr>
        <w:tc>
          <w:tcPr>
            <w:tcW w:w="2154" w:type="dxa"/>
            <w:shd w:val="clear" w:color="auto" w:fill="707173"/>
          </w:tcPr>
          <w:p w14:paraId="443C4FFE" w14:textId="77777777" w:rsidR="00DF0712" w:rsidRPr="00073C48" w:rsidRDefault="00DF0712" w:rsidP="003541D2">
            <w:pPr>
              <w:pStyle w:val="Tabelle-berschriftW"/>
            </w:pPr>
            <w:r w:rsidRPr="00073C48">
              <w:t>Ziele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58D5A1D5" w14:textId="77777777" w:rsidR="00DF0712" w:rsidRPr="00073C48" w:rsidRDefault="00DF0712" w:rsidP="003541D2">
            <w:pPr>
              <w:pStyle w:val="Tabelle-Standard"/>
            </w:pPr>
          </w:p>
        </w:tc>
      </w:tr>
      <w:tr w:rsidR="00DF0712" w:rsidRPr="00073C48" w14:paraId="1D412DA5" w14:textId="77777777" w:rsidTr="00DF0712">
        <w:trPr>
          <w:cantSplit/>
          <w:trHeight w:val="1134"/>
        </w:trPr>
        <w:tc>
          <w:tcPr>
            <w:tcW w:w="2154" w:type="dxa"/>
            <w:shd w:val="clear" w:color="auto" w:fill="707173"/>
          </w:tcPr>
          <w:p w14:paraId="393A2CF8" w14:textId="77777777" w:rsidR="00DF0712" w:rsidRPr="00073C48" w:rsidRDefault="00DF0712" w:rsidP="003541D2">
            <w:pPr>
              <w:pStyle w:val="Tabelle-berschriftW"/>
            </w:pPr>
            <w:r w:rsidRPr="00073C48">
              <w:t>Nicht-Ziele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07DBFB37" w14:textId="77777777" w:rsidR="00DF0712" w:rsidRPr="00073C48" w:rsidRDefault="00DF0712" w:rsidP="003541D2">
            <w:pPr>
              <w:pStyle w:val="Tabelle-Standard"/>
            </w:pPr>
          </w:p>
        </w:tc>
      </w:tr>
      <w:tr w:rsidR="00DF0712" w:rsidRPr="00073C48" w14:paraId="5150ECDB" w14:textId="77777777" w:rsidTr="00DF0712">
        <w:trPr>
          <w:cantSplit/>
        </w:trPr>
        <w:tc>
          <w:tcPr>
            <w:tcW w:w="2154" w:type="dxa"/>
            <w:vMerge w:val="restart"/>
            <w:shd w:val="clear" w:color="auto" w:fill="707173"/>
          </w:tcPr>
          <w:p w14:paraId="6880E36A" w14:textId="77777777" w:rsidR="00DF0712" w:rsidRPr="00073C48" w:rsidRDefault="00DF0712" w:rsidP="003541D2">
            <w:pPr>
              <w:pStyle w:val="Tabelle-berschriftW"/>
            </w:pPr>
            <w:r w:rsidRPr="00073C48">
              <w:t>Mitglieder des Lenkungs-ausschusses</w:t>
            </w:r>
          </w:p>
        </w:tc>
        <w:tc>
          <w:tcPr>
            <w:tcW w:w="2639" w:type="dxa"/>
            <w:vMerge w:val="restart"/>
            <w:shd w:val="clear" w:color="auto" w:fill="auto"/>
          </w:tcPr>
          <w:p w14:paraId="33A1367F" w14:textId="77777777" w:rsidR="00DF0712" w:rsidRPr="00073C48" w:rsidRDefault="00DF0712" w:rsidP="003541D2">
            <w:pPr>
              <w:pStyle w:val="Tabelle-Standard"/>
            </w:pPr>
          </w:p>
        </w:tc>
        <w:tc>
          <w:tcPr>
            <w:tcW w:w="2154" w:type="dxa"/>
            <w:gridSpan w:val="2"/>
            <w:shd w:val="clear" w:color="auto" w:fill="707173"/>
          </w:tcPr>
          <w:p w14:paraId="4AB46992" w14:textId="77777777" w:rsidR="00DF0712" w:rsidRPr="00073C48" w:rsidRDefault="00DF0712" w:rsidP="003541D2">
            <w:pPr>
              <w:pStyle w:val="Tabelle-berschriftW"/>
            </w:pPr>
            <w:r w:rsidRPr="00073C48">
              <w:t>Projektleiter/-in</w:t>
            </w:r>
          </w:p>
        </w:tc>
        <w:tc>
          <w:tcPr>
            <w:tcW w:w="3323" w:type="dxa"/>
            <w:shd w:val="clear" w:color="auto" w:fill="auto"/>
          </w:tcPr>
          <w:p w14:paraId="0642F22A" w14:textId="77777777" w:rsidR="00DF0712" w:rsidRPr="00073C48" w:rsidRDefault="00DF0712" w:rsidP="003541D2">
            <w:pPr>
              <w:pStyle w:val="Tabelle-Standard"/>
            </w:pPr>
          </w:p>
        </w:tc>
      </w:tr>
      <w:tr w:rsidR="00DF0712" w:rsidRPr="00073C48" w14:paraId="09F0BADB" w14:textId="77777777" w:rsidTr="00DF0712">
        <w:trPr>
          <w:cantSplit/>
          <w:trHeight w:val="1134"/>
        </w:trPr>
        <w:tc>
          <w:tcPr>
            <w:tcW w:w="2154" w:type="dxa"/>
            <w:vMerge/>
            <w:shd w:val="clear" w:color="auto" w:fill="707173"/>
          </w:tcPr>
          <w:p w14:paraId="289B5EDC" w14:textId="77777777" w:rsidR="00DF0712" w:rsidRPr="00073C48" w:rsidRDefault="00DF0712" w:rsidP="003541D2">
            <w:pPr>
              <w:pStyle w:val="Tabelle-berschriftW"/>
            </w:pPr>
          </w:p>
        </w:tc>
        <w:tc>
          <w:tcPr>
            <w:tcW w:w="2639" w:type="dxa"/>
            <w:vMerge/>
            <w:shd w:val="clear" w:color="auto" w:fill="auto"/>
          </w:tcPr>
          <w:p w14:paraId="6B92D478" w14:textId="77777777" w:rsidR="00DF0712" w:rsidRPr="00073C48" w:rsidRDefault="00DF0712" w:rsidP="003541D2">
            <w:pPr>
              <w:pStyle w:val="Tabellezentriert"/>
              <w:jc w:val="left"/>
            </w:pPr>
          </w:p>
        </w:tc>
        <w:tc>
          <w:tcPr>
            <w:tcW w:w="2154" w:type="dxa"/>
            <w:gridSpan w:val="2"/>
            <w:shd w:val="clear" w:color="auto" w:fill="707173"/>
          </w:tcPr>
          <w:p w14:paraId="7AEDE26C" w14:textId="77777777" w:rsidR="00DF0712" w:rsidRPr="00073C48" w:rsidRDefault="00DF0712" w:rsidP="003541D2">
            <w:pPr>
              <w:pStyle w:val="Tabelle-berschriftW"/>
            </w:pPr>
            <w:r w:rsidRPr="00073C48">
              <w:t>Projektteam</w:t>
            </w:r>
          </w:p>
        </w:tc>
        <w:tc>
          <w:tcPr>
            <w:tcW w:w="3323" w:type="dxa"/>
            <w:shd w:val="clear" w:color="auto" w:fill="auto"/>
          </w:tcPr>
          <w:p w14:paraId="1314398E" w14:textId="77777777" w:rsidR="00DF0712" w:rsidRPr="00073C48" w:rsidRDefault="00DF0712" w:rsidP="003541D2">
            <w:pPr>
              <w:pStyle w:val="Tabelle-Standard"/>
            </w:pPr>
          </w:p>
        </w:tc>
      </w:tr>
      <w:tr w:rsidR="00DF0712" w:rsidRPr="00073C48" w14:paraId="498A4930" w14:textId="77777777" w:rsidTr="00DF0712">
        <w:trPr>
          <w:cantSplit/>
          <w:trHeight w:val="850"/>
        </w:trPr>
        <w:tc>
          <w:tcPr>
            <w:tcW w:w="2154" w:type="dxa"/>
            <w:shd w:val="clear" w:color="auto" w:fill="707173"/>
          </w:tcPr>
          <w:p w14:paraId="733D14DC" w14:textId="77777777" w:rsidR="00DF0712" w:rsidRPr="00073C48" w:rsidRDefault="00DF0712" w:rsidP="003541D2">
            <w:pPr>
              <w:pStyle w:val="Tabelle-berschriftW"/>
            </w:pPr>
            <w:r w:rsidRPr="00073C48">
              <w:t>Befugnisse der Projektleitung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095629B2" w14:textId="77777777" w:rsidR="00DF0712" w:rsidRPr="00073C48" w:rsidRDefault="00DF0712" w:rsidP="003541D2">
            <w:pPr>
              <w:pStyle w:val="Tabelle-Standard"/>
            </w:pPr>
          </w:p>
        </w:tc>
      </w:tr>
      <w:tr w:rsidR="00DF0712" w:rsidRPr="00073C48" w14:paraId="652E8447" w14:textId="77777777" w:rsidTr="00DF0712">
        <w:trPr>
          <w:cantSplit/>
        </w:trPr>
        <w:tc>
          <w:tcPr>
            <w:tcW w:w="2154" w:type="dxa"/>
            <w:shd w:val="clear" w:color="auto" w:fill="707173"/>
          </w:tcPr>
          <w:p w14:paraId="592680C4" w14:textId="77777777" w:rsidR="00DF0712" w:rsidRPr="00073C48" w:rsidRDefault="00DF0712" w:rsidP="003541D2">
            <w:pPr>
              <w:pStyle w:val="Tabelle-berschriftW"/>
            </w:pPr>
            <w:r w:rsidRPr="00073C48">
              <w:t>Gewünschter Start</w:t>
            </w:r>
          </w:p>
        </w:tc>
        <w:tc>
          <w:tcPr>
            <w:tcW w:w="2639" w:type="dxa"/>
            <w:shd w:val="clear" w:color="auto" w:fill="auto"/>
          </w:tcPr>
          <w:p w14:paraId="3526C03C" w14:textId="77777777" w:rsidR="00DF0712" w:rsidRPr="00073C48" w:rsidRDefault="00DF0712" w:rsidP="003541D2">
            <w:pPr>
              <w:pStyle w:val="Tabellezentriert"/>
            </w:pPr>
          </w:p>
        </w:tc>
        <w:tc>
          <w:tcPr>
            <w:tcW w:w="2154" w:type="dxa"/>
            <w:gridSpan w:val="2"/>
            <w:shd w:val="clear" w:color="auto" w:fill="707173"/>
            <w:tcMar>
              <w:left w:w="57" w:type="dxa"/>
              <w:right w:w="57" w:type="dxa"/>
            </w:tcMar>
          </w:tcPr>
          <w:p w14:paraId="2AA9A041" w14:textId="77777777" w:rsidR="00DF0712" w:rsidRPr="00073C48" w:rsidRDefault="00DF0712" w:rsidP="003541D2">
            <w:pPr>
              <w:pStyle w:val="Tabelle-berschriftW"/>
            </w:pPr>
            <w:r w:rsidRPr="00073C48">
              <w:t>Gewünschtes Ende</w:t>
            </w:r>
          </w:p>
        </w:tc>
        <w:tc>
          <w:tcPr>
            <w:tcW w:w="3323" w:type="dxa"/>
            <w:shd w:val="clear" w:color="auto" w:fill="auto"/>
          </w:tcPr>
          <w:p w14:paraId="4875AB04" w14:textId="77777777" w:rsidR="00DF0712" w:rsidRPr="00073C48" w:rsidRDefault="00DF0712" w:rsidP="003541D2">
            <w:pPr>
              <w:pStyle w:val="Tabellezentriert"/>
            </w:pPr>
          </w:p>
        </w:tc>
      </w:tr>
      <w:tr w:rsidR="00DF0712" w:rsidRPr="00073C48" w14:paraId="542F98EF" w14:textId="77777777" w:rsidTr="00DF0712">
        <w:trPr>
          <w:cantSplit/>
        </w:trPr>
        <w:tc>
          <w:tcPr>
            <w:tcW w:w="2154" w:type="dxa"/>
            <w:shd w:val="clear" w:color="auto" w:fill="707173"/>
          </w:tcPr>
          <w:p w14:paraId="4495911A" w14:textId="77777777" w:rsidR="00DF0712" w:rsidRPr="00073C48" w:rsidRDefault="00DF0712" w:rsidP="003541D2">
            <w:pPr>
              <w:pStyle w:val="Tabelle-berschriftW"/>
            </w:pPr>
            <w:r w:rsidRPr="00073C48">
              <w:t>Budget in PT</w:t>
            </w:r>
          </w:p>
        </w:tc>
        <w:tc>
          <w:tcPr>
            <w:tcW w:w="2639" w:type="dxa"/>
            <w:shd w:val="clear" w:color="auto" w:fill="auto"/>
          </w:tcPr>
          <w:p w14:paraId="38EC6F35" w14:textId="77777777" w:rsidR="00DF0712" w:rsidRPr="00073C48" w:rsidRDefault="00DF0712" w:rsidP="003541D2">
            <w:pPr>
              <w:pStyle w:val="Tabellezentriert"/>
            </w:pPr>
          </w:p>
        </w:tc>
        <w:tc>
          <w:tcPr>
            <w:tcW w:w="2154" w:type="dxa"/>
            <w:gridSpan w:val="2"/>
            <w:shd w:val="clear" w:color="auto" w:fill="707173"/>
          </w:tcPr>
          <w:p w14:paraId="61731925" w14:textId="77777777" w:rsidR="00DF0712" w:rsidRPr="00073C48" w:rsidRDefault="00DF0712" w:rsidP="003541D2">
            <w:pPr>
              <w:pStyle w:val="Tabelle-berschriftW"/>
            </w:pPr>
            <w:r w:rsidRPr="00073C48">
              <w:t>Budget in €</w:t>
            </w:r>
          </w:p>
        </w:tc>
        <w:tc>
          <w:tcPr>
            <w:tcW w:w="3323" w:type="dxa"/>
            <w:shd w:val="clear" w:color="auto" w:fill="auto"/>
          </w:tcPr>
          <w:p w14:paraId="179898EE" w14:textId="77777777" w:rsidR="00DF0712" w:rsidRPr="00073C48" w:rsidRDefault="00DF0712" w:rsidP="003541D2">
            <w:pPr>
              <w:pStyle w:val="Tabellezentriert"/>
            </w:pPr>
          </w:p>
        </w:tc>
      </w:tr>
      <w:tr w:rsidR="00DF0712" w:rsidRPr="00073C48" w14:paraId="00FB3167" w14:textId="77777777" w:rsidTr="00DF0712">
        <w:trPr>
          <w:cantSplit/>
          <w:trHeight w:val="850"/>
        </w:trPr>
        <w:tc>
          <w:tcPr>
            <w:tcW w:w="2154" w:type="dxa"/>
            <w:shd w:val="clear" w:color="auto" w:fill="707173"/>
          </w:tcPr>
          <w:p w14:paraId="410AE4B0" w14:textId="77777777" w:rsidR="00DF0712" w:rsidRPr="00073C48" w:rsidRDefault="00DF0712" w:rsidP="003541D2">
            <w:pPr>
              <w:pStyle w:val="Tabelle-berschriftW"/>
            </w:pPr>
            <w:r w:rsidRPr="00073C48">
              <w:t>Risiken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59F401F0" w14:textId="77777777" w:rsidR="00DF0712" w:rsidRPr="00073C48" w:rsidRDefault="00DF0712" w:rsidP="003541D2">
            <w:pPr>
              <w:pStyle w:val="Tabellezentriert"/>
              <w:jc w:val="left"/>
            </w:pPr>
          </w:p>
        </w:tc>
      </w:tr>
      <w:tr w:rsidR="00DF0712" w:rsidRPr="00073C48" w14:paraId="6F39BE53" w14:textId="77777777" w:rsidTr="00DF0712">
        <w:trPr>
          <w:cantSplit/>
          <w:trHeight w:val="850"/>
        </w:trPr>
        <w:tc>
          <w:tcPr>
            <w:tcW w:w="2154" w:type="dxa"/>
            <w:shd w:val="clear" w:color="auto" w:fill="707173"/>
          </w:tcPr>
          <w:p w14:paraId="3FA2EE65" w14:textId="77777777" w:rsidR="00DF0712" w:rsidRPr="00073C48" w:rsidRDefault="00DF0712" w:rsidP="003541D2">
            <w:pPr>
              <w:pStyle w:val="Tabelle-berschriftW"/>
            </w:pPr>
            <w:r w:rsidRPr="00073C48">
              <w:t>Bemerkungen</w:t>
            </w:r>
          </w:p>
        </w:tc>
        <w:tc>
          <w:tcPr>
            <w:tcW w:w="8116" w:type="dxa"/>
            <w:gridSpan w:val="4"/>
            <w:shd w:val="clear" w:color="auto" w:fill="auto"/>
          </w:tcPr>
          <w:p w14:paraId="68A07873" w14:textId="77777777" w:rsidR="00DF0712" w:rsidRPr="00073C48" w:rsidRDefault="00DF0712" w:rsidP="003541D2">
            <w:pPr>
              <w:pStyle w:val="Tabellezentriert"/>
              <w:jc w:val="left"/>
            </w:pPr>
          </w:p>
        </w:tc>
      </w:tr>
      <w:tr w:rsidR="00DF0712" w:rsidRPr="00073C48" w14:paraId="72A7CCC5" w14:textId="77777777" w:rsidTr="00DF0712">
        <w:trPr>
          <w:cantSplit/>
        </w:trPr>
        <w:tc>
          <w:tcPr>
            <w:tcW w:w="5057" w:type="dxa"/>
            <w:gridSpan w:val="3"/>
            <w:shd w:val="clear" w:color="auto" w:fill="707173"/>
          </w:tcPr>
          <w:p w14:paraId="15475B3C" w14:textId="77777777" w:rsidR="00DF0712" w:rsidRPr="00073C48" w:rsidRDefault="00DF0712" w:rsidP="003541D2">
            <w:pPr>
              <w:pStyle w:val="Tabelle-berschriftW"/>
            </w:pPr>
            <w:r w:rsidRPr="00073C48">
              <w:t>Projektleiter</w:t>
            </w:r>
          </w:p>
        </w:tc>
        <w:tc>
          <w:tcPr>
            <w:tcW w:w="5216" w:type="dxa"/>
            <w:gridSpan w:val="2"/>
            <w:shd w:val="clear" w:color="auto" w:fill="707173"/>
          </w:tcPr>
          <w:p w14:paraId="6D83C19E" w14:textId="77777777" w:rsidR="00DF0712" w:rsidRPr="00073C48" w:rsidRDefault="00DF0712" w:rsidP="003541D2">
            <w:pPr>
              <w:pStyle w:val="Tabelle-berschriftW"/>
            </w:pPr>
            <w:r w:rsidRPr="00073C48">
              <w:t>Schulleiter/-in</w:t>
            </w:r>
          </w:p>
        </w:tc>
      </w:tr>
      <w:tr w:rsidR="00DF0712" w:rsidRPr="00073C48" w14:paraId="3E52765C" w14:textId="77777777" w:rsidTr="00DF0712">
        <w:trPr>
          <w:cantSplit/>
          <w:trHeight w:val="567"/>
        </w:trPr>
        <w:tc>
          <w:tcPr>
            <w:tcW w:w="5057" w:type="dxa"/>
            <w:gridSpan w:val="3"/>
            <w:shd w:val="clear" w:color="auto" w:fill="auto"/>
          </w:tcPr>
          <w:p w14:paraId="2A67A3DE" w14:textId="77777777" w:rsidR="00DF0712" w:rsidRPr="00073C48" w:rsidRDefault="00DF0712" w:rsidP="003541D2">
            <w:pPr>
              <w:pStyle w:val="Tabelle-berschriftS"/>
              <w:rPr>
                <w:b w:val="0"/>
                <w:sz w:val="20"/>
              </w:rPr>
            </w:pPr>
          </w:p>
        </w:tc>
        <w:tc>
          <w:tcPr>
            <w:tcW w:w="5216" w:type="dxa"/>
            <w:gridSpan w:val="2"/>
            <w:shd w:val="clear" w:color="auto" w:fill="auto"/>
          </w:tcPr>
          <w:p w14:paraId="650650B1" w14:textId="77777777" w:rsidR="00DF0712" w:rsidRPr="00073C48" w:rsidRDefault="00DF0712" w:rsidP="003541D2">
            <w:pPr>
              <w:pStyle w:val="Tabelle-berschriftS"/>
              <w:rPr>
                <w:b w:val="0"/>
                <w:sz w:val="20"/>
              </w:rPr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906C6" w14:textId="77777777" w:rsidR="00225118" w:rsidRDefault="00225118" w:rsidP="00795E78">
      <w:r>
        <w:separator/>
      </w:r>
    </w:p>
    <w:p w14:paraId="75C58E4D" w14:textId="77777777" w:rsidR="00225118" w:rsidRDefault="00225118" w:rsidP="00795E78"/>
    <w:p w14:paraId="36F11EE7" w14:textId="77777777" w:rsidR="00225118" w:rsidRDefault="00225118" w:rsidP="00795E78"/>
    <w:p w14:paraId="5B3B525E" w14:textId="77777777" w:rsidR="00225118" w:rsidRDefault="00225118" w:rsidP="00795E78"/>
    <w:p w14:paraId="0DD3C0CF" w14:textId="77777777" w:rsidR="00225118" w:rsidRDefault="00225118" w:rsidP="00795E78"/>
  </w:endnote>
  <w:endnote w:type="continuationSeparator" w:id="0">
    <w:p w14:paraId="692C0191" w14:textId="77777777" w:rsidR="00225118" w:rsidRDefault="00225118" w:rsidP="00795E78">
      <w:r>
        <w:continuationSeparator/>
      </w:r>
    </w:p>
    <w:p w14:paraId="584507FE" w14:textId="77777777" w:rsidR="00225118" w:rsidRDefault="00225118" w:rsidP="00795E78"/>
    <w:p w14:paraId="6B507FD3" w14:textId="77777777" w:rsidR="00225118" w:rsidRDefault="00225118" w:rsidP="00795E78"/>
    <w:p w14:paraId="0A44B8B8" w14:textId="77777777" w:rsidR="00225118" w:rsidRDefault="00225118" w:rsidP="00795E78"/>
    <w:p w14:paraId="096F1016" w14:textId="77777777" w:rsidR="00225118" w:rsidRDefault="00225118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D4B7" w14:textId="77777777" w:rsidR="004468E6" w:rsidRDefault="004468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7B92" w14:textId="400F2302" w:rsidR="004468E6" w:rsidRDefault="004468E6" w:rsidP="004468E6">
    <w:pPr>
      <w:pStyle w:val="Fuzeile"/>
      <w:pBdr>
        <w:bottom w:val="single" w:sz="12" w:space="1" w:color="D9DADB"/>
      </w:pBdr>
      <w:ind w:right="0"/>
      <w:jc w:val="left"/>
    </w:pPr>
  </w:p>
  <w:p w14:paraId="280E5D84" w14:textId="0D7441DB" w:rsidR="004468E6" w:rsidRDefault="004468E6" w:rsidP="004468E6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B3684B1" wp14:editId="6760F3C2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B9F46DB" w14:textId="3A124B79" w:rsidR="004468E6" w:rsidRDefault="004468E6" w:rsidP="004468E6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258D5FC1" wp14:editId="36857CD2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3684B1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3B9F46DB" w14:textId="3A124B79" w:rsidR="004468E6" w:rsidRDefault="004468E6" w:rsidP="004468E6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58D5FC1" wp14:editId="36857CD2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141E8431" w14:textId="1FBEE343" w:rsidR="002E210F" w:rsidRPr="004468E6" w:rsidRDefault="004468E6" w:rsidP="004468E6">
    <w:pPr>
      <w:tabs>
        <w:tab w:val="center" w:pos="4962"/>
      </w:tabs>
      <w:ind w:left="1701" w:right="567"/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2BDE" w14:textId="77777777" w:rsidR="00225118" w:rsidRDefault="00225118" w:rsidP="00795E78">
      <w:r>
        <w:separator/>
      </w:r>
    </w:p>
    <w:p w14:paraId="5B73C0C8" w14:textId="77777777" w:rsidR="00225118" w:rsidRDefault="00225118" w:rsidP="00795E78"/>
    <w:p w14:paraId="02B7B065" w14:textId="77777777" w:rsidR="00225118" w:rsidRDefault="00225118" w:rsidP="00795E78"/>
    <w:p w14:paraId="5BF6D035" w14:textId="77777777" w:rsidR="00225118" w:rsidRDefault="00225118" w:rsidP="00795E78"/>
    <w:p w14:paraId="269E5FF8" w14:textId="77777777" w:rsidR="00225118" w:rsidRDefault="00225118" w:rsidP="00795E78"/>
  </w:footnote>
  <w:footnote w:type="continuationSeparator" w:id="0">
    <w:p w14:paraId="03A625E9" w14:textId="77777777" w:rsidR="00225118" w:rsidRDefault="00225118" w:rsidP="00795E78">
      <w:r>
        <w:continuationSeparator/>
      </w:r>
    </w:p>
    <w:p w14:paraId="18091CAF" w14:textId="77777777" w:rsidR="00225118" w:rsidRDefault="00225118" w:rsidP="00795E78"/>
    <w:p w14:paraId="309E3287" w14:textId="77777777" w:rsidR="00225118" w:rsidRDefault="00225118" w:rsidP="00795E78"/>
    <w:p w14:paraId="40052D6D" w14:textId="77777777" w:rsidR="00225118" w:rsidRDefault="00225118" w:rsidP="00795E78"/>
    <w:p w14:paraId="21AC73E9" w14:textId="77777777" w:rsidR="00225118" w:rsidRDefault="00225118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8B9AE" w14:textId="77777777" w:rsidR="004468E6" w:rsidRDefault="004468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27260DFB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511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468E6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D4765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2479B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73A98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44065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C2B86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0712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-berschriftS">
    <w:name w:val="Tabelle-Überschrift S"/>
    <w:basedOn w:val="Standard"/>
    <w:rsid w:val="00DF0712"/>
    <w:pPr>
      <w:spacing w:before="60" w:after="60" w:line="276" w:lineRule="auto"/>
      <w:jc w:val="center"/>
    </w:pPr>
    <w:rPr>
      <w:b/>
      <w:szCs w:val="20"/>
    </w:rPr>
  </w:style>
  <w:style w:type="paragraph" w:customStyle="1" w:styleId="Tabellezentriert">
    <w:name w:val="Tabelle zentriert"/>
    <w:basedOn w:val="Tabelle-Standard"/>
    <w:rsid w:val="00DF0712"/>
    <w:pPr>
      <w:jc w:val="center"/>
    </w:pPr>
  </w:style>
  <w:style w:type="table" w:styleId="Tabellenraster">
    <w:name w:val="Table Grid"/>
    <w:basedOn w:val="NormaleTabelle"/>
    <w:rsid w:val="00DF071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4468E6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F17A0-5B72-40AC-A645-D4A0C8276528}"/>
</file>

<file path=customXml/itemProps3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4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57</Words>
  <Characters>302</Characters>
  <Application>Microsoft Office Word</Application>
  <DocSecurity>0</DocSecurity>
  <Lines>302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11</cp:revision>
  <cp:lastPrinted>2024-06-12T14:29:00Z</cp:lastPrinted>
  <dcterms:created xsi:type="dcterms:W3CDTF">2023-04-16T12:10:00Z</dcterms:created>
  <dcterms:modified xsi:type="dcterms:W3CDTF">2024-06-12T14:29:00Z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362400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